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E35F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D6E2E" w:rsidRPr="001D6E2E">
        <w:rPr>
          <w:rFonts w:eastAsia="Arial"/>
          <w:b/>
          <w:kern w:val="3"/>
          <w:sz w:val="24"/>
          <w:szCs w:val="24"/>
          <w:lang w:eastAsia="zh-CN"/>
        </w:rPr>
        <w:t>с.Татарские Челны, ул.Победа, д.1</w:t>
      </w:r>
    </w:p>
    <w:p w:rsidR="00DE35F2" w:rsidRDefault="00DE35F2" w:rsidP="00DE35F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431C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1D6E2E" w:rsidRPr="001D6E2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D6E2E" w:rsidRPr="001D6E2E">
        <w:rPr>
          <w:b/>
          <w:color w:val="000000"/>
          <w:kern w:val="3"/>
          <w:sz w:val="24"/>
          <w:szCs w:val="24"/>
          <w:lang w:eastAsia="zh-CN" w:bidi="hi-IN"/>
        </w:rPr>
        <w:t>4 058 072,00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D6E2E" w:rsidRPr="001D6E2E">
        <w:rPr>
          <w:b/>
          <w:bCs/>
          <w:color w:val="000000"/>
          <w:kern w:val="3"/>
          <w:sz w:val="24"/>
          <w:szCs w:val="24"/>
          <w:lang w:eastAsia="zh-CN" w:bidi="hi-IN"/>
        </w:rPr>
        <w:t>107 516,00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D6E2E" w:rsidRPr="001D6E2E">
        <w:rPr>
          <w:b/>
          <w:bCs/>
          <w:color w:val="000000"/>
          <w:kern w:val="3"/>
          <w:sz w:val="24"/>
          <w:szCs w:val="24"/>
          <w:lang w:eastAsia="zh-CN" w:bidi="hi-IN"/>
        </w:rPr>
        <w:t>32 581,00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D6E2E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431C0"/>
    <w:rsid w:val="00D7398C"/>
    <w:rsid w:val="00D866DE"/>
    <w:rsid w:val="00D93168"/>
    <w:rsid w:val="00D97D60"/>
    <w:rsid w:val="00DA2921"/>
    <w:rsid w:val="00DB0797"/>
    <w:rsid w:val="00DB18B5"/>
    <w:rsid w:val="00DD38A5"/>
    <w:rsid w:val="00DE35F2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DB5B64-B8A3-4456-B800-57A04402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BF2AC-CBBE-4690-B92D-BEC10FBA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2024-06-19T08:59:00Z</dcterms:created>
  <dcterms:modified xsi:type="dcterms:W3CDTF">2024-07-01T11:03:00Z</dcterms:modified>
</cp:coreProperties>
</file>